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18E36" w14:textId="1E429010"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4268CF">
        <w:rPr>
          <w:lang w:val="en-US"/>
        </w:rPr>
        <w:t>bis</w:t>
      </w:r>
      <w:r w:rsidRPr="000404EF">
        <w:rPr>
          <w:lang w:val="en-US"/>
        </w:rPr>
        <w:tab/>
      </w:r>
      <w:r w:rsidRPr="0038586F">
        <w:rPr>
          <w:lang w:val="en-US"/>
        </w:rPr>
        <w:t xml:space="preserve">Tdoc </w:t>
      </w:r>
      <w:r w:rsidRPr="0038586F">
        <w:rPr>
          <w:bCs/>
        </w:rPr>
        <w:t>R2-17</w:t>
      </w:r>
      <w:r w:rsidR="004268CF" w:rsidRPr="0038586F">
        <w:rPr>
          <w:bCs/>
        </w:rPr>
        <w:t>02861</w:t>
      </w:r>
    </w:p>
    <w:p w14:paraId="6B698CD9" w14:textId="42DCC118" w:rsidR="00067548" w:rsidRDefault="00BA5D17" w:rsidP="00067548">
      <w:pPr>
        <w:pStyle w:val="3GPPHeader"/>
        <w:spacing w:after="60"/>
        <w:rPr>
          <w:b w:val="0"/>
          <w:noProof/>
        </w:rPr>
      </w:pPr>
      <w:r>
        <w:rPr>
          <w:lang w:val="en-US"/>
        </w:rPr>
        <w:t>Spokane</w:t>
      </w:r>
      <w:r w:rsidR="00067548" w:rsidRPr="00910EE8">
        <w:rPr>
          <w:lang w:val="en-US"/>
        </w:rPr>
        <w:t xml:space="preserve">, </w:t>
      </w:r>
      <w:r>
        <w:rPr>
          <w:lang w:val="en-US"/>
        </w:rPr>
        <w:t xml:space="preserve">USA, </w:t>
      </w:r>
      <w:r w:rsidR="007146AF">
        <w:rPr>
          <w:lang w:val="en-US"/>
        </w:rPr>
        <w:t>3</w:t>
      </w:r>
      <w:r w:rsidRPr="00BA5D17">
        <w:rPr>
          <w:vertAlign w:val="superscript"/>
          <w:lang w:val="en-US"/>
        </w:rPr>
        <w:t>rd</w:t>
      </w:r>
      <w:r>
        <w:rPr>
          <w:lang w:val="en-US"/>
        </w:rPr>
        <w:t xml:space="preserve"> – </w:t>
      </w:r>
      <w:r w:rsidR="007146AF">
        <w:rPr>
          <w:lang w:val="en-US"/>
        </w:rPr>
        <w:t>7</w:t>
      </w:r>
      <w:r w:rsidR="00067548" w:rsidRPr="00910EE8">
        <w:rPr>
          <w:vertAlign w:val="superscript"/>
          <w:lang w:val="en-US"/>
        </w:rPr>
        <w:t>th</w:t>
      </w:r>
      <w:r w:rsidR="00067548">
        <w:rPr>
          <w:lang w:val="en-US"/>
        </w:rPr>
        <w:t xml:space="preserve"> </w:t>
      </w:r>
      <w:r>
        <w:rPr>
          <w:lang w:val="en-US"/>
        </w:rPr>
        <w:t xml:space="preserve">April </w:t>
      </w:r>
      <w:r w:rsidR="00067548" w:rsidRPr="00910EE8">
        <w:rPr>
          <w:lang w:val="en-US"/>
        </w:rPr>
        <w:t>2017</w:t>
      </w:r>
      <w:r w:rsidR="005D4F8A">
        <w:rPr>
          <w:lang w:val="en-US"/>
        </w:rPr>
        <w:tab/>
      </w:r>
    </w:p>
    <w:p w14:paraId="4B4D5BDD" w14:textId="77777777" w:rsidR="00E90E49" w:rsidRPr="00CE0424" w:rsidRDefault="00E90E49" w:rsidP="00357380">
      <w:pPr>
        <w:pStyle w:val="3GPPHeader"/>
      </w:pPr>
    </w:p>
    <w:p w14:paraId="71CA1103" w14:textId="6360C37B" w:rsidR="00E90E49" w:rsidRPr="0038586F" w:rsidRDefault="00E90E49" w:rsidP="00311702">
      <w:pPr>
        <w:pStyle w:val="3GPPHeader"/>
        <w:rPr>
          <w:sz w:val="22"/>
          <w:szCs w:val="22"/>
          <w:lang w:val="en-US"/>
        </w:rPr>
      </w:pPr>
      <w:r w:rsidRPr="0038586F">
        <w:rPr>
          <w:sz w:val="22"/>
          <w:szCs w:val="22"/>
          <w:lang w:val="en-US"/>
        </w:rPr>
        <w:t>Agenda Item:</w:t>
      </w:r>
      <w:r w:rsidRPr="0038586F">
        <w:rPr>
          <w:sz w:val="22"/>
          <w:szCs w:val="22"/>
          <w:lang w:val="en-US"/>
        </w:rPr>
        <w:tab/>
      </w:r>
      <w:r w:rsidR="00D068E9" w:rsidRPr="0038586F">
        <w:rPr>
          <w:sz w:val="22"/>
          <w:szCs w:val="22"/>
          <w:lang w:val="en-US"/>
        </w:rPr>
        <w:t>10.4.1.4</w:t>
      </w:r>
    </w:p>
    <w:p w14:paraId="6FFB97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E55EB8" w14:textId="555EC970" w:rsidR="00E90E49" w:rsidRPr="00CE0424" w:rsidRDefault="003D3C45" w:rsidP="00311702">
      <w:pPr>
        <w:pStyle w:val="3GPPHeader"/>
        <w:rPr>
          <w:sz w:val="22"/>
          <w:szCs w:val="22"/>
        </w:rPr>
      </w:pPr>
      <w:r>
        <w:rPr>
          <w:sz w:val="22"/>
          <w:szCs w:val="22"/>
        </w:rPr>
        <w:t>Title:</w:t>
      </w:r>
      <w:r w:rsidR="00E90E49" w:rsidRPr="00CE0424">
        <w:rPr>
          <w:sz w:val="22"/>
          <w:szCs w:val="22"/>
        </w:rPr>
        <w:tab/>
      </w:r>
      <w:r w:rsidR="0085026C">
        <w:rPr>
          <w:sz w:val="22"/>
          <w:szCs w:val="22"/>
        </w:rPr>
        <w:t>Change of System information in NR</w:t>
      </w:r>
      <w:r w:rsidR="008A4A5C">
        <w:rPr>
          <w:sz w:val="22"/>
          <w:szCs w:val="22"/>
        </w:rPr>
        <w:t xml:space="preserve"> </w:t>
      </w:r>
    </w:p>
    <w:p w14:paraId="776F79CE" w14:textId="77777777" w:rsidR="00E90E49" w:rsidRPr="00CE0424" w:rsidRDefault="00E90E49" w:rsidP="007146AF">
      <w:pPr>
        <w:pStyle w:val="3GPPHeader"/>
      </w:pPr>
      <w:r w:rsidRPr="00FB051F">
        <w:rPr>
          <w:sz w:val="22"/>
          <w:szCs w:val="22"/>
        </w:rPr>
        <w:t>Document for:</w:t>
      </w:r>
      <w:r w:rsidRPr="00FB051F">
        <w:rPr>
          <w:sz w:val="22"/>
          <w:szCs w:val="22"/>
        </w:rPr>
        <w:tab/>
        <w:t>Discussion, Decision</w:t>
      </w:r>
    </w:p>
    <w:p w14:paraId="0AA0C030" w14:textId="474A78DE" w:rsidR="00E90E49" w:rsidRDefault="00E90E49" w:rsidP="00CE0424">
      <w:pPr>
        <w:pStyle w:val="Heading1"/>
      </w:pPr>
      <w:r w:rsidRPr="00CE0424">
        <w:t>Introduction</w:t>
      </w:r>
    </w:p>
    <w:p w14:paraId="186D112A" w14:textId="384FBE46" w:rsidR="00544815" w:rsidRDefault="00544815" w:rsidP="00544815">
      <w:pPr>
        <w:rPr>
          <w:lang w:val="sv-SE"/>
        </w:rPr>
      </w:pPr>
    </w:p>
    <w:p w14:paraId="7EFAB8D6" w14:textId="77777777" w:rsidR="008744AB" w:rsidRDefault="008744AB" w:rsidP="008744AB">
      <w:r>
        <w:t>At the RAN2#97 meeting the following was agreed in relation to stored system information in NR:</w:t>
      </w:r>
    </w:p>
    <w:p w14:paraId="7391EAD7" w14:textId="77777777" w:rsidR="008744AB" w:rsidRDefault="008744AB" w:rsidP="008744AB">
      <w:pPr>
        <w:pStyle w:val="Doc-text2"/>
      </w:pPr>
    </w:p>
    <w:p w14:paraId="3FEB391C"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Agreements</w:t>
      </w:r>
    </w:p>
    <w:p w14:paraId="3DFABC84"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571EE985" w14:textId="77777777" w:rsidR="008744AB" w:rsidRDefault="008744AB" w:rsidP="008744AB">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57F17DCA" w14:textId="77777777" w:rsidR="008744AB" w:rsidRDefault="008744AB" w:rsidP="008744AB"/>
    <w:p w14:paraId="448C3133" w14:textId="0CEC2935" w:rsidR="00820D2C" w:rsidRPr="008744AB" w:rsidRDefault="008744AB" w:rsidP="008744AB">
      <w:pPr>
        <w:rPr>
          <w:lang w:val="en-US"/>
        </w:rPr>
      </w:pPr>
      <w:r>
        <w:t>In this paper we discuss and try to further address the possibility to introduce a valueTag similar to what is specified in LTE</w:t>
      </w:r>
    </w:p>
    <w:p w14:paraId="514844C6" w14:textId="64EA7A40" w:rsidR="001643A8" w:rsidRDefault="004000E8" w:rsidP="00CE0424">
      <w:pPr>
        <w:pStyle w:val="Heading1"/>
      </w:pPr>
      <w:bookmarkStart w:id="0" w:name="_Ref178064866"/>
      <w:r w:rsidRPr="00CE0424">
        <w:t>Discussion</w:t>
      </w:r>
      <w:bookmarkEnd w:id="0"/>
    </w:p>
    <w:p w14:paraId="01302F72" w14:textId="046D5E46" w:rsidR="008744AB" w:rsidRDefault="008744AB" w:rsidP="008744AB">
      <w:r>
        <w:t xml:space="preserve">In LTE, the SIB1 (or MIB for NB-IoT) includes a value tag </w:t>
      </w:r>
      <w:r w:rsidR="0020462D">
        <w:t>(</w:t>
      </w:r>
      <w:r>
        <w:rPr>
          <w:i/>
        </w:rPr>
        <w:t>systemInfoValueTag</w:t>
      </w:r>
      <w:r w:rsidR="0020462D" w:rsidRPr="0020462D">
        <w:t>)</w:t>
      </w:r>
      <w:r>
        <w:rPr>
          <w:i/>
        </w:rPr>
        <w:t xml:space="preserve"> </w:t>
      </w:r>
      <w:r>
        <w:t xml:space="preserve">to allow UE’s to use stored system information. When reading system information, the UE may store and associate it with the value tag that is also broadcast. Later, e.g., upon return from out of coverage, the UE can check the value tag and if it has stored information related to the value tag broadcast, it can assume that no new reading of system information is necessary. The UE will however assume that stored system information becomes invalid after 3 hours. </w:t>
      </w:r>
    </w:p>
    <w:p w14:paraId="7CF50A12" w14:textId="1601EBA1" w:rsidR="008744AB" w:rsidRDefault="003473C7" w:rsidP="008744AB">
      <w:r>
        <w:t xml:space="preserve">In a similar manner like for LTE, in another contribution </w:t>
      </w:r>
      <w:r w:rsidR="0020462D">
        <w:fldChar w:fldCharType="begin"/>
      </w:r>
      <w:r w:rsidR="0020462D">
        <w:instrText xml:space="preserve"> REF _Ref478069412 \r \h </w:instrText>
      </w:r>
      <w:r w:rsidR="0020462D">
        <w:fldChar w:fldCharType="separate"/>
      </w:r>
      <w:r w:rsidR="0020462D">
        <w:t>[1]</w:t>
      </w:r>
      <w:r w:rsidR="0020462D">
        <w:fldChar w:fldCharType="end"/>
      </w:r>
      <w:r>
        <w:t xml:space="preserve"> we argue that </w:t>
      </w:r>
      <w:r w:rsidR="0020462D">
        <w:t xml:space="preserve">a valueTag should be introduced </w:t>
      </w:r>
      <w:r>
        <w:t>i</w:t>
      </w:r>
      <w:r w:rsidR="008744AB">
        <w:t>n the NR-MIB</w:t>
      </w:r>
      <w:r>
        <w:t xml:space="preserve"> </w:t>
      </w:r>
      <w:r w:rsidR="001A5638">
        <w:t xml:space="preserve">to allow for a similar handling of stored SI. </w:t>
      </w:r>
      <w:r w:rsidR="008744AB">
        <w:t xml:space="preserve">In case the UE receives an SS Block and decodes a valueTag (provided in the MIB) and it discovers that it already has a stored valid version of the SI corresponding to that valueTag, it </w:t>
      </w:r>
      <w:r w:rsidR="0020462D">
        <w:t xml:space="preserve">does </w:t>
      </w:r>
      <w:r w:rsidR="008744AB">
        <w:t>not hav</w:t>
      </w:r>
      <w:r>
        <w:t xml:space="preserve">e to read the </w:t>
      </w:r>
      <w:r w:rsidR="0085026C">
        <w:t xml:space="preserve">system information </w:t>
      </w:r>
      <w:r>
        <w:t>again.</w:t>
      </w:r>
    </w:p>
    <w:p w14:paraId="6795788B" w14:textId="3BAD3175" w:rsidR="003473C7" w:rsidRDefault="003473C7" w:rsidP="003473C7">
      <w:pPr>
        <w:pStyle w:val="Heading2"/>
      </w:pPr>
      <w:r>
        <w:t>How many value tags are needed?</w:t>
      </w:r>
    </w:p>
    <w:p w14:paraId="7E4F31BD" w14:textId="02B1FA1D" w:rsidR="003473C7" w:rsidRDefault="003473C7" w:rsidP="003473C7">
      <w:r>
        <w:t>The amount of value tags needed would be dependent on how many different sets of system information one can envision for the duration of a system information validity (in LTE, 3 hours</w:t>
      </w:r>
      <w:r w:rsidR="001A5638">
        <w:t xml:space="preserve"> as default</w:t>
      </w:r>
      <w:r>
        <w:t>).</w:t>
      </w:r>
    </w:p>
    <w:p w14:paraId="22CF5174" w14:textId="6A0DD391" w:rsidR="001A5638" w:rsidRDefault="001A5638" w:rsidP="003473C7">
      <w:r>
        <w:t xml:space="preserve">There is a dependency between the system information validity </w:t>
      </w:r>
      <w:r w:rsidR="00A73518">
        <w:t>time</w:t>
      </w:r>
      <w:r>
        <w:t xml:space="preserve"> for valueTags and how frequent it is feasible to successfully update the system information </w:t>
      </w:r>
      <w:r w:rsidR="00A73518">
        <w:t xml:space="preserve">while at </w:t>
      </w:r>
      <w:r>
        <w:t>the same time minimiz</w:t>
      </w:r>
      <w:r w:rsidR="00A73518">
        <w:t>ing</w:t>
      </w:r>
      <w:r>
        <w:t xml:space="preserve"> the risk that UE’s use old</w:t>
      </w:r>
      <w:r w:rsidR="00A73518">
        <w:t xml:space="preserve"> (invalid)</w:t>
      </w:r>
      <w:r>
        <w:t xml:space="preserve"> stored </w:t>
      </w:r>
      <w:r w:rsidR="00A73518">
        <w:t>information</w:t>
      </w:r>
      <w:r>
        <w:t xml:space="preserve">. </w:t>
      </w:r>
      <w:r w:rsidR="00B0726B">
        <w:t xml:space="preserve">As discussed in </w:t>
      </w:r>
      <w:r w:rsidR="00B0726B">
        <w:fldChar w:fldCharType="begin"/>
      </w:r>
      <w:r w:rsidR="00B0726B">
        <w:instrText xml:space="preserve"> REF _Ref478069412 \r \h </w:instrText>
      </w:r>
      <w:r w:rsidR="00B0726B">
        <w:fldChar w:fldCharType="separate"/>
      </w:r>
      <w:r w:rsidR="00B0726B">
        <w:t>[1]</w:t>
      </w:r>
      <w:r w:rsidR="00B0726B">
        <w:fldChar w:fldCharType="end"/>
      </w:r>
      <w:r w:rsidR="00B0726B">
        <w:t xml:space="preserve"> the set of valueTags may also be applicable in more than one cell. </w:t>
      </w:r>
      <w:r w:rsidR="00A73518">
        <w:t xml:space="preserve">Even though the system information may not be particularly dynamic today, it would be an unnecessary limitation to not allow for frequent updates due to a limitation in the valueTag range. At the same time, as the valueTags are assumed to be part of the MIB, it is important to not use more bits than necessary. </w:t>
      </w:r>
    </w:p>
    <w:p w14:paraId="5B81100A" w14:textId="42C71EC9" w:rsidR="00A73518" w:rsidRDefault="00A73518" w:rsidP="00A73518">
      <w:pPr>
        <w:pStyle w:val="Observation"/>
      </w:pPr>
      <w:bookmarkStart w:id="1" w:name="_Toc478042892"/>
      <w:bookmarkStart w:id="2" w:name="_Toc478108018"/>
      <w:bookmarkStart w:id="3" w:name="_Toc478170798"/>
      <w:r>
        <w:t>The valueTag range can limit how often it is feasible to update system information</w:t>
      </w:r>
      <w:bookmarkEnd w:id="1"/>
      <w:bookmarkEnd w:id="2"/>
      <w:bookmarkEnd w:id="3"/>
    </w:p>
    <w:p w14:paraId="6BF4EB5F" w14:textId="7A271563" w:rsidR="00A73518" w:rsidRDefault="00A73518" w:rsidP="00A73518">
      <w:pPr>
        <w:pStyle w:val="Observation"/>
      </w:pPr>
      <w:bookmarkStart w:id="4" w:name="_Toc478042893"/>
      <w:bookmarkStart w:id="5" w:name="_Toc478108019"/>
      <w:bookmarkStart w:id="6" w:name="_Toc478170799"/>
      <w:r>
        <w:t>It is not known today how frequent updates of system information that will be needed</w:t>
      </w:r>
      <w:bookmarkEnd w:id="4"/>
      <w:bookmarkEnd w:id="5"/>
      <w:bookmarkEnd w:id="6"/>
    </w:p>
    <w:p w14:paraId="2F558574" w14:textId="6C1DFE9C" w:rsidR="004420D0" w:rsidRDefault="00A73518" w:rsidP="003473C7">
      <w:r>
        <w:lastRenderedPageBreak/>
        <w:t xml:space="preserve">To allow for a more frequent update of system information than what a limited set of equally valid valueTags would support, it makes sense to consider specifying </w:t>
      </w:r>
      <w:r w:rsidR="004420D0">
        <w:t xml:space="preserve">at least a few </w:t>
      </w:r>
      <w:r>
        <w:t>valueTag</w:t>
      </w:r>
      <w:r w:rsidR="004420D0">
        <w:t xml:space="preserve"> value</w:t>
      </w:r>
      <w:r>
        <w:t xml:space="preserve">s that have a much shorter validity time. This way, when such short-time-valid valueTags are broadcast in the MIB, system information associated with those valueTags will not be stored </w:t>
      </w:r>
      <w:r w:rsidR="004420D0">
        <w:t>for long by the UE’s</w:t>
      </w:r>
      <w:r w:rsidR="003D28DD">
        <w:t>, allowing for more frequent updates</w:t>
      </w:r>
      <w:r w:rsidR="004420D0">
        <w:t>. Then the valueTag range will not as quickly become a limitation, if, e.g., updates are required more times than what is allowed with a single and quite long validity time. We think that a limited set of valueTag values should be associated with such shorter validity times in addition to</w:t>
      </w:r>
      <w:r w:rsidR="003D28DD">
        <w:t xml:space="preserve"> valueTag values with </w:t>
      </w:r>
      <w:r w:rsidR="004420D0">
        <w:t>a longer validity time. It should be agreed how long such shorter validity times should be, for example, e.g., 1-10 minutes.</w:t>
      </w:r>
    </w:p>
    <w:p w14:paraId="677A18C9" w14:textId="10C73D2D" w:rsidR="00634ECA" w:rsidRDefault="004268CF" w:rsidP="00634ECA">
      <w:pPr>
        <w:pStyle w:val="Proposal"/>
      </w:pPr>
      <w:bookmarkStart w:id="7" w:name="_Toc478072013"/>
      <w:bookmarkStart w:id="8" w:name="_Toc478072014"/>
      <w:bookmarkStart w:id="9" w:name="_Toc478072015"/>
      <w:bookmarkStart w:id="10" w:name="_Toc478072016"/>
      <w:bookmarkStart w:id="11" w:name="_Toc478072017"/>
      <w:bookmarkStart w:id="12" w:name="_Toc478072018"/>
      <w:bookmarkStart w:id="13" w:name="_Toc478072019"/>
      <w:bookmarkStart w:id="14" w:name="_Toc478072020"/>
      <w:bookmarkStart w:id="15" w:name="_Toc478072021"/>
      <w:bookmarkStart w:id="16" w:name="_Toc478072022"/>
      <w:bookmarkStart w:id="17" w:name="_Toc478072023"/>
      <w:bookmarkStart w:id="18" w:name="_Toc478072024"/>
      <w:bookmarkStart w:id="19" w:name="_Toc477792291"/>
      <w:bookmarkStart w:id="20" w:name="_Toc477797804"/>
      <w:bookmarkStart w:id="21" w:name="_Toc478042889"/>
      <w:bookmarkStart w:id="22" w:name="_Toc478043583"/>
      <w:bookmarkStart w:id="23" w:name="_Toc478072025"/>
      <w:bookmarkStart w:id="24" w:name="_Toc478108020"/>
      <w:bookmarkStart w:id="25" w:name="_Toc478170801"/>
      <w:bookmarkEnd w:id="7"/>
      <w:bookmarkEnd w:id="8"/>
      <w:bookmarkEnd w:id="9"/>
      <w:bookmarkEnd w:id="10"/>
      <w:bookmarkEnd w:id="11"/>
      <w:bookmarkEnd w:id="12"/>
      <w:bookmarkEnd w:id="13"/>
      <w:bookmarkEnd w:id="14"/>
      <w:bookmarkEnd w:id="15"/>
      <w:bookmarkEnd w:id="16"/>
      <w:bookmarkEnd w:id="17"/>
      <w:bookmarkEnd w:id="18"/>
      <w:r>
        <w:t xml:space="preserve">NR should support </w:t>
      </w:r>
      <w:r w:rsidR="00634ECA">
        <w:t>different validity durations for different value tag</w:t>
      </w:r>
      <w:r w:rsidR="003D28DD">
        <w:t xml:space="preserve"> value</w:t>
      </w:r>
      <w:r w:rsidR="00634ECA">
        <w:t>s to support both frequent changes a</w:t>
      </w:r>
      <w:r w:rsidR="004420D0">
        <w:t>s well as</w:t>
      </w:r>
      <w:r w:rsidR="00634ECA">
        <w:t xml:space="preserve"> </w:t>
      </w:r>
      <w:r w:rsidR="002F54C0">
        <w:t xml:space="preserve">more static and </w:t>
      </w:r>
      <w:r w:rsidR="00634ECA">
        <w:t>preconfigured sets of system information.</w:t>
      </w:r>
      <w:bookmarkEnd w:id="19"/>
      <w:bookmarkEnd w:id="20"/>
      <w:bookmarkEnd w:id="21"/>
      <w:bookmarkEnd w:id="22"/>
      <w:bookmarkEnd w:id="23"/>
      <w:bookmarkEnd w:id="24"/>
      <w:bookmarkEnd w:id="25"/>
    </w:p>
    <w:p w14:paraId="015015CE" w14:textId="7B0E4778" w:rsidR="00617D29" w:rsidRDefault="00617D29" w:rsidP="006E062C"/>
    <w:p w14:paraId="6DD8BEC7" w14:textId="57B55B2F" w:rsidR="0038586F" w:rsidRDefault="0038586F" w:rsidP="006E062C">
      <w:r w:rsidRPr="0038586F">
        <w:rPr>
          <w:iCs/>
        </w:rPr>
        <w:t xml:space="preserve">It is for further discussion whether this </w:t>
      </w:r>
      <w:r w:rsidR="00B0726B">
        <w:rPr>
          <w:iCs/>
        </w:rPr>
        <w:t xml:space="preserve">variation in </w:t>
      </w:r>
      <w:r w:rsidRPr="0038586F">
        <w:rPr>
          <w:iCs/>
        </w:rPr>
        <w:t>validity duration is realized through specific times per valueTag or with an additional parameter, similar to si-ValidityTime in LTE.</w:t>
      </w:r>
    </w:p>
    <w:p w14:paraId="3D3064E5" w14:textId="49A2637E" w:rsidR="00617D29" w:rsidRPr="00CE0424" w:rsidRDefault="00617D29" w:rsidP="006E062C"/>
    <w:p w14:paraId="6B757AB6" w14:textId="77777777" w:rsidR="00C01F33" w:rsidRPr="00CE0424" w:rsidRDefault="00C01F33" w:rsidP="00CE0424">
      <w:pPr>
        <w:pStyle w:val="Heading1"/>
      </w:pPr>
      <w:r w:rsidRPr="00CE0424">
        <w:t>Conclusion</w:t>
      </w:r>
    </w:p>
    <w:p w14:paraId="0D2DA660" w14:textId="0BC11131" w:rsidR="00384A08" w:rsidRPr="00B0726B" w:rsidRDefault="008E065E">
      <w:pPr>
        <w:pStyle w:val="TOC1"/>
        <w:rPr>
          <w:b w:val="0"/>
        </w:rPr>
      </w:pPr>
      <w:r w:rsidRPr="00B0726B">
        <w:rPr>
          <w:b w:val="0"/>
        </w:rPr>
        <w:t xml:space="preserve">In section </w:t>
      </w:r>
      <w:r w:rsidRPr="00B0726B">
        <w:rPr>
          <w:b w:val="0"/>
          <w:highlight w:val="cyan"/>
        </w:rPr>
        <w:fldChar w:fldCharType="begin"/>
      </w:r>
      <w:r w:rsidRPr="00B0726B">
        <w:rPr>
          <w:b w:val="0"/>
        </w:rPr>
        <w:instrText xml:space="preserve"> REF _Ref178064866 \r \h </w:instrText>
      </w:r>
      <w:r w:rsidRPr="00B0726B">
        <w:rPr>
          <w:b w:val="0"/>
          <w:highlight w:val="cyan"/>
        </w:rPr>
      </w:r>
      <w:r w:rsidR="00B0726B">
        <w:rPr>
          <w:b w:val="0"/>
          <w:highlight w:val="cyan"/>
        </w:rPr>
        <w:instrText xml:space="preserve"> \* MERGEFORMAT </w:instrText>
      </w:r>
      <w:r w:rsidRPr="00B0726B">
        <w:rPr>
          <w:b w:val="0"/>
          <w:highlight w:val="cyan"/>
        </w:rPr>
        <w:fldChar w:fldCharType="separate"/>
      </w:r>
      <w:r w:rsidR="00D068E9" w:rsidRPr="00B0726B">
        <w:rPr>
          <w:b w:val="0"/>
        </w:rPr>
        <w:t>2</w:t>
      </w:r>
      <w:r w:rsidRPr="00B0726B">
        <w:rPr>
          <w:b w:val="0"/>
          <w:highlight w:val="cyan"/>
        </w:rPr>
        <w:fldChar w:fldCharType="end"/>
      </w:r>
      <w:r w:rsidRPr="00B0726B">
        <w:rPr>
          <w:b w:val="0"/>
        </w:rPr>
        <w:t xml:space="preserve"> we made the following observations:</w:t>
      </w:r>
    </w:p>
    <w:p w14:paraId="7B8FFE2B" w14:textId="77777777" w:rsidR="00B0726B" w:rsidRPr="00B0726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B0726B">
        <w:t>Observation 1</w:t>
      </w:r>
      <w:r w:rsidR="00B0726B" w:rsidRPr="00B0726B">
        <w:rPr>
          <w:rFonts w:asciiTheme="minorHAnsi" w:eastAsiaTheme="minorEastAsia" w:hAnsiTheme="minorHAnsi" w:cstheme="minorBidi"/>
          <w:b w:val="0"/>
          <w:sz w:val="22"/>
          <w:lang w:eastAsia="sv-SE"/>
        </w:rPr>
        <w:tab/>
      </w:r>
      <w:r w:rsidR="00B0726B">
        <w:t>The valueTag range can limit how often it is feasible to update system information</w:t>
      </w:r>
    </w:p>
    <w:p w14:paraId="5E16A52A" w14:textId="77777777" w:rsidR="00B0726B" w:rsidRPr="00B0726B" w:rsidRDefault="00B0726B">
      <w:pPr>
        <w:pStyle w:val="TOC1"/>
        <w:rPr>
          <w:rFonts w:asciiTheme="minorHAnsi" w:eastAsiaTheme="minorEastAsia" w:hAnsiTheme="minorHAnsi" w:cstheme="minorBidi"/>
          <w:b w:val="0"/>
          <w:sz w:val="22"/>
          <w:lang w:eastAsia="sv-SE"/>
        </w:rPr>
      </w:pPr>
      <w:r>
        <w:t>Observation 2</w:t>
      </w:r>
      <w:r w:rsidRPr="00B0726B">
        <w:rPr>
          <w:rFonts w:asciiTheme="minorHAnsi" w:eastAsiaTheme="minorEastAsia" w:hAnsiTheme="minorHAnsi" w:cstheme="minorBidi"/>
          <w:b w:val="0"/>
          <w:sz w:val="22"/>
          <w:lang w:eastAsia="sv-SE"/>
        </w:rPr>
        <w:tab/>
      </w:r>
      <w:r>
        <w:t>It is not known today how frequent updates of system information that will be needed</w:t>
      </w:r>
    </w:p>
    <w:p w14:paraId="087EFCE6" w14:textId="56A463A8" w:rsidR="008E065E" w:rsidRDefault="008E065E" w:rsidP="008E065E">
      <w:pPr>
        <w:pStyle w:val="BodyText"/>
        <w:rPr>
          <w:b/>
          <w:bCs/>
        </w:rPr>
      </w:pPr>
      <w:r>
        <w:rPr>
          <w:b/>
          <w:bCs/>
        </w:rPr>
        <w:fldChar w:fldCharType="end"/>
      </w:r>
      <w:bookmarkStart w:id="26" w:name="_GoBack"/>
      <w:bookmarkEnd w:id="26"/>
    </w:p>
    <w:p w14:paraId="695671FB" w14:textId="3D3EB10F" w:rsidR="00384A08" w:rsidRPr="00B0726B" w:rsidRDefault="008E065E">
      <w:pPr>
        <w:pStyle w:val="TOC1"/>
        <w:rPr>
          <w:b w:val="0"/>
        </w:rPr>
      </w:pPr>
      <w:r w:rsidRPr="00B0726B">
        <w:rPr>
          <w:b w:val="0"/>
        </w:rPr>
        <w:t xml:space="preserve">Based on the discussion in section </w:t>
      </w:r>
      <w:r w:rsidRPr="00B0726B">
        <w:rPr>
          <w:b w:val="0"/>
          <w:highlight w:val="cyan"/>
        </w:rPr>
        <w:fldChar w:fldCharType="begin"/>
      </w:r>
      <w:r w:rsidRPr="00B0726B">
        <w:rPr>
          <w:b w:val="0"/>
        </w:rPr>
        <w:instrText xml:space="preserve"> REF _Ref178064866 \r \h </w:instrText>
      </w:r>
      <w:r w:rsidRPr="00B0726B">
        <w:rPr>
          <w:b w:val="0"/>
          <w:highlight w:val="cyan"/>
        </w:rPr>
      </w:r>
      <w:r w:rsidR="00B0726B">
        <w:rPr>
          <w:b w:val="0"/>
          <w:highlight w:val="cyan"/>
        </w:rPr>
        <w:instrText xml:space="preserve"> \* MERGEFORMAT </w:instrText>
      </w:r>
      <w:r w:rsidRPr="00B0726B">
        <w:rPr>
          <w:b w:val="0"/>
          <w:highlight w:val="cyan"/>
        </w:rPr>
        <w:fldChar w:fldCharType="separate"/>
      </w:r>
      <w:r w:rsidR="00D068E9" w:rsidRPr="00B0726B">
        <w:rPr>
          <w:b w:val="0"/>
        </w:rPr>
        <w:t>2</w:t>
      </w:r>
      <w:r w:rsidRPr="00B0726B">
        <w:rPr>
          <w:b w:val="0"/>
          <w:highlight w:val="cyan"/>
        </w:rPr>
        <w:fldChar w:fldCharType="end"/>
      </w:r>
      <w:r w:rsidRPr="00B0726B">
        <w:rPr>
          <w:b w:val="0"/>
        </w:rPr>
        <w:t xml:space="preserve"> we propose the following:</w:t>
      </w:r>
    </w:p>
    <w:p w14:paraId="327C0D85" w14:textId="77777777" w:rsidR="00B0726B" w:rsidRPr="00B0726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0726B">
        <w:t>Proposal 1</w:t>
      </w:r>
      <w:r w:rsidR="00B0726B" w:rsidRPr="00B0726B">
        <w:rPr>
          <w:rFonts w:asciiTheme="minorHAnsi" w:eastAsiaTheme="minorEastAsia" w:hAnsiTheme="minorHAnsi" w:cstheme="minorBidi"/>
          <w:b w:val="0"/>
          <w:sz w:val="22"/>
          <w:lang w:eastAsia="sv-SE"/>
        </w:rPr>
        <w:tab/>
      </w:r>
      <w:r w:rsidR="00B0726B">
        <w:t>NR should support different validity durations for different value tag values to support both frequent changes as well as more static and preconfigured sets of system information.</w:t>
      </w:r>
    </w:p>
    <w:p w14:paraId="1E381F0E" w14:textId="1F9F047E" w:rsidR="00C01F33" w:rsidRPr="00CE0424" w:rsidRDefault="008E065E" w:rsidP="006E062C">
      <w:r>
        <w:rPr>
          <w:b/>
          <w:bCs/>
        </w:rPr>
        <w:fldChar w:fldCharType="end"/>
      </w:r>
    </w:p>
    <w:p w14:paraId="6A0C219E" w14:textId="77777777" w:rsidR="00F507D1" w:rsidRPr="0020462D" w:rsidRDefault="00F507D1" w:rsidP="00CE0424">
      <w:pPr>
        <w:pStyle w:val="Heading1"/>
      </w:pPr>
      <w:bookmarkStart w:id="27" w:name="_In-sequence_SDU_delivery"/>
      <w:bookmarkEnd w:id="27"/>
      <w:r w:rsidRPr="0020462D">
        <w:t>References</w:t>
      </w:r>
    </w:p>
    <w:p w14:paraId="29D2E879" w14:textId="1AF93B4C" w:rsidR="00AC13F8" w:rsidRPr="0020462D" w:rsidRDefault="0020462D" w:rsidP="0020462D">
      <w:pPr>
        <w:pStyle w:val="Reference"/>
        <w:rPr>
          <w:lang w:val="sv-SE"/>
        </w:rPr>
      </w:pPr>
      <w:bookmarkStart w:id="28" w:name="_Ref473727875"/>
      <w:bookmarkStart w:id="29" w:name="_Ref478069412"/>
      <w:bookmarkStart w:id="30" w:name="_Ref174151459"/>
      <w:bookmarkStart w:id="31" w:name="_Ref189809556"/>
      <w:r w:rsidRPr="0020462D">
        <w:rPr>
          <w:lang w:val="sv-SE"/>
        </w:rPr>
        <w:t>R2-1702858</w:t>
      </w:r>
      <w:r w:rsidR="00634ECA" w:rsidRPr="0020462D">
        <w:rPr>
          <w:lang w:val="sv-SE"/>
        </w:rPr>
        <w:t xml:space="preserve">, </w:t>
      </w:r>
      <w:bookmarkEnd w:id="28"/>
      <w:r w:rsidR="00634ECA" w:rsidRPr="0020462D">
        <w:rPr>
          <w:lang w:val="sv-SE"/>
        </w:rPr>
        <w:t xml:space="preserve">Stored </w:t>
      </w:r>
      <w:r w:rsidRPr="0020462D">
        <w:rPr>
          <w:lang w:val="sv-SE"/>
        </w:rPr>
        <w:t>s</w:t>
      </w:r>
      <w:r w:rsidR="00634ECA" w:rsidRPr="0020462D">
        <w:rPr>
          <w:lang w:val="sv-SE"/>
        </w:rPr>
        <w:t>ystem information, Ericsson, 3GPP RAN</w:t>
      </w:r>
      <w:r w:rsidRPr="0020462D">
        <w:rPr>
          <w:lang w:val="sv-SE"/>
        </w:rPr>
        <w:t>2#97bis</w:t>
      </w:r>
      <w:r w:rsidR="00634ECA" w:rsidRPr="0020462D">
        <w:rPr>
          <w:lang w:val="sv-SE"/>
        </w:rPr>
        <w:t>, Spokane, USA, April 3-7, 2017</w:t>
      </w:r>
      <w:bookmarkEnd w:id="29"/>
    </w:p>
    <w:bookmarkEnd w:id="30"/>
    <w:bookmarkEnd w:id="31"/>
    <w:p w14:paraId="10122350" w14:textId="7FCCD638" w:rsidR="00AC13F8" w:rsidRPr="00634ECA" w:rsidRDefault="00AC13F8" w:rsidP="00CE0424">
      <w:pPr>
        <w:pStyle w:val="BodyText"/>
        <w:rPr>
          <w:lang w:val="sv-SE"/>
        </w:rPr>
      </w:pPr>
    </w:p>
    <w:sectPr w:rsidR="00AC13F8" w:rsidRPr="00634EC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239FA" w14:textId="77777777" w:rsidR="00163E13" w:rsidRDefault="00163E13">
      <w:r>
        <w:separator/>
      </w:r>
    </w:p>
  </w:endnote>
  <w:endnote w:type="continuationSeparator" w:id="0">
    <w:p w14:paraId="0BB3BF3C" w14:textId="77777777" w:rsidR="00163E13" w:rsidRDefault="0016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0175A" w14:textId="1C82425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72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726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4F1AA" w14:textId="77777777" w:rsidR="00163E13" w:rsidRDefault="00163E13">
      <w:r>
        <w:separator/>
      </w:r>
    </w:p>
  </w:footnote>
  <w:footnote w:type="continuationSeparator" w:id="0">
    <w:p w14:paraId="4BC7BBB5" w14:textId="77777777" w:rsidR="00163E13" w:rsidRDefault="00163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0993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6"/>
  </w:num>
  <w:num w:numId="10">
    <w:abstractNumId w:val="2"/>
  </w:num>
  <w:num w:numId="11">
    <w:abstractNumId w:val="1"/>
  </w:num>
  <w:num w:numId="12">
    <w:abstractNumId w:val="0"/>
  </w:num>
  <w:num w:numId="13">
    <w:abstractNumId w:val="15"/>
  </w:num>
  <w:num w:numId="14">
    <w:abstractNumId w:val="12"/>
  </w:num>
  <w:num w:numId="15">
    <w:abstractNumId w:val="7"/>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0"/>
  </w:num>
  <w:num w:numId="19">
    <w:abstractNumId w:val="18"/>
  </w:num>
  <w:num w:numId="20">
    <w:abstractNumId w:val="19"/>
  </w:num>
  <w:num w:numId="21">
    <w:abstractNumId w:val="5"/>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F68"/>
    <w:rsid w:val="000006E1"/>
    <w:rsid w:val="00002A37"/>
    <w:rsid w:val="00006446"/>
    <w:rsid w:val="00006896"/>
    <w:rsid w:val="00006B58"/>
    <w:rsid w:val="00007CDC"/>
    <w:rsid w:val="00011B28"/>
    <w:rsid w:val="00015D15"/>
    <w:rsid w:val="0002564D"/>
    <w:rsid w:val="00025ECA"/>
    <w:rsid w:val="00027939"/>
    <w:rsid w:val="00027BE4"/>
    <w:rsid w:val="000325B8"/>
    <w:rsid w:val="00034C15"/>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191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12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E83"/>
    <w:rsid w:val="00137AB5"/>
    <w:rsid w:val="00137F0B"/>
    <w:rsid w:val="0014635C"/>
    <w:rsid w:val="00151E23"/>
    <w:rsid w:val="001526E0"/>
    <w:rsid w:val="001551B5"/>
    <w:rsid w:val="00163E13"/>
    <w:rsid w:val="00163EEA"/>
    <w:rsid w:val="001643A8"/>
    <w:rsid w:val="001659C1"/>
    <w:rsid w:val="00173A8E"/>
    <w:rsid w:val="00177795"/>
    <w:rsid w:val="0018143F"/>
    <w:rsid w:val="00190AC1"/>
    <w:rsid w:val="0019341A"/>
    <w:rsid w:val="00197DF9"/>
    <w:rsid w:val="001A1987"/>
    <w:rsid w:val="001A2564"/>
    <w:rsid w:val="001A563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B0D"/>
    <w:rsid w:val="00201F3A"/>
    <w:rsid w:val="00203F96"/>
    <w:rsid w:val="0020462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C90"/>
    <w:rsid w:val="00241559"/>
    <w:rsid w:val="002435B3"/>
    <w:rsid w:val="002458EB"/>
    <w:rsid w:val="002500C8"/>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DAC"/>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4C0"/>
    <w:rsid w:val="00301CE6"/>
    <w:rsid w:val="0030256B"/>
    <w:rsid w:val="0030501F"/>
    <w:rsid w:val="00306D35"/>
    <w:rsid w:val="00307BA1"/>
    <w:rsid w:val="00311702"/>
    <w:rsid w:val="00311E82"/>
    <w:rsid w:val="00313FD6"/>
    <w:rsid w:val="003143BD"/>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70E47"/>
    <w:rsid w:val="003742AC"/>
    <w:rsid w:val="00377CE1"/>
    <w:rsid w:val="00384A08"/>
    <w:rsid w:val="0038586F"/>
    <w:rsid w:val="00385BF0"/>
    <w:rsid w:val="003939FF"/>
    <w:rsid w:val="00395B8A"/>
    <w:rsid w:val="003A0041"/>
    <w:rsid w:val="003A127C"/>
    <w:rsid w:val="003A2223"/>
    <w:rsid w:val="003A2A0F"/>
    <w:rsid w:val="003A45A1"/>
    <w:rsid w:val="003A5B0A"/>
    <w:rsid w:val="003A6BAC"/>
    <w:rsid w:val="003A7EF3"/>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5B1F"/>
    <w:rsid w:val="003E1010"/>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8CF"/>
    <w:rsid w:val="00427248"/>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A16BC"/>
    <w:rsid w:val="004A2B94"/>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4815"/>
    <w:rsid w:val="00546970"/>
    <w:rsid w:val="005500F9"/>
    <w:rsid w:val="00554E19"/>
    <w:rsid w:val="0056121F"/>
    <w:rsid w:val="00565E6E"/>
    <w:rsid w:val="00572505"/>
    <w:rsid w:val="00580202"/>
    <w:rsid w:val="00582809"/>
    <w:rsid w:val="0058798C"/>
    <w:rsid w:val="005900FA"/>
    <w:rsid w:val="005935A4"/>
    <w:rsid w:val="005948C2"/>
    <w:rsid w:val="00595DCA"/>
    <w:rsid w:val="0059779B"/>
    <w:rsid w:val="005A209A"/>
    <w:rsid w:val="005A30D7"/>
    <w:rsid w:val="005A662D"/>
    <w:rsid w:val="005B35D7"/>
    <w:rsid w:val="005B392A"/>
    <w:rsid w:val="005B3AA3"/>
    <w:rsid w:val="005B6F83"/>
    <w:rsid w:val="005C74FB"/>
    <w:rsid w:val="005D1602"/>
    <w:rsid w:val="005D4F8A"/>
    <w:rsid w:val="005E385F"/>
    <w:rsid w:val="005E5B81"/>
    <w:rsid w:val="005F14C6"/>
    <w:rsid w:val="005F2CB1"/>
    <w:rsid w:val="005F3025"/>
    <w:rsid w:val="005F4D03"/>
    <w:rsid w:val="005F618C"/>
    <w:rsid w:val="005F70BD"/>
    <w:rsid w:val="0060283C"/>
    <w:rsid w:val="00604F14"/>
    <w:rsid w:val="00605F62"/>
    <w:rsid w:val="00611B83"/>
    <w:rsid w:val="00613257"/>
    <w:rsid w:val="00617D29"/>
    <w:rsid w:val="00620A71"/>
    <w:rsid w:val="00620D80"/>
    <w:rsid w:val="006234A6"/>
    <w:rsid w:val="00624D23"/>
    <w:rsid w:val="00630001"/>
    <w:rsid w:val="006311B3"/>
    <w:rsid w:val="0063284C"/>
    <w:rsid w:val="00634EC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182"/>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76AC"/>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F89"/>
    <w:rsid w:val="0097603D"/>
    <w:rsid w:val="00976949"/>
    <w:rsid w:val="0097739F"/>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6F5F"/>
    <w:rsid w:val="00A07855"/>
    <w:rsid w:val="00A13E54"/>
    <w:rsid w:val="00A17F63"/>
    <w:rsid w:val="00A2193B"/>
    <w:rsid w:val="00A2351A"/>
    <w:rsid w:val="00A264A9"/>
    <w:rsid w:val="00A27785"/>
    <w:rsid w:val="00A27F11"/>
    <w:rsid w:val="00A30187"/>
    <w:rsid w:val="00A3448A"/>
    <w:rsid w:val="00A36297"/>
    <w:rsid w:val="00A41E2B"/>
    <w:rsid w:val="00A45B74"/>
    <w:rsid w:val="00A52E1D"/>
    <w:rsid w:val="00A61499"/>
    <w:rsid w:val="00A62A77"/>
    <w:rsid w:val="00A63483"/>
    <w:rsid w:val="00A657D7"/>
    <w:rsid w:val="00A660AC"/>
    <w:rsid w:val="00A67E6C"/>
    <w:rsid w:val="00A71B99"/>
    <w:rsid w:val="00A73518"/>
    <w:rsid w:val="00A739D0"/>
    <w:rsid w:val="00A761D4"/>
    <w:rsid w:val="00A77EC4"/>
    <w:rsid w:val="00A82488"/>
    <w:rsid w:val="00A87B20"/>
    <w:rsid w:val="00A92879"/>
    <w:rsid w:val="00A9442A"/>
    <w:rsid w:val="00AA016F"/>
    <w:rsid w:val="00AA1ED6"/>
    <w:rsid w:val="00AA51D6"/>
    <w:rsid w:val="00AB0BC8"/>
    <w:rsid w:val="00AB11CA"/>
    <w:rsid w:val="00AB14D9"/>
    <w:rsid w:val="00AB4AB8"/>
    <w:rsid w:val="00AB655E"/>
    <w:rsid w:val="00AC007F"/>
    <w:rsid w:val="00AC13F8"/>
    <w:rsid w:val="00AC29CB"/>
    <w:rsid w:val="00AC2ECD"/>
    <w:rsid w:val="00AC3119"/>
    <w:rsid w:val="00AC49FB"/>
    <w:rsid w:val="00AC5A10"/>
    <w:rsid w:val="00AD0AA3"/>
    <w:rsid w:val="00AD2F28"/>
    <w:rsid w:val="00AD3F94"/>
    <w:rsid w:val="00AD4A5A"/>
    <w:rsid w:val="00AE27AC"/>
    <w:rsid w:val="00AE40E0"/>
    <w:rsid w:val="00AE4D07"/>
    <w:rsid w:val="00AE4DBA"/>
    <w:rsid w:val="00AE4F07"/>
    <w:rsid w:val="00AF1C5D"/>
    <w:rsid w:val="00AF42D7"/>
    <w:rsid w:val="00B006FE"/>
    <w:rsid w:val="00B007CB"/>
    <w:rsid w:val="00B02AA9"/>
    <w:rsid w:val="00B02FA3"/>
    <w:rsid w:val="00B05084"/>
    <w:rsid w:val="00B0726B"/>
    <w:rsid w:val="00B157F9"/>
    <w:rsid w:val="00B167F1"/>
    <w:rsid w:val="00B20256"/>
    <w:rsid w:val="00B20D09"/>
    <w:rsid w:val="00B2763F"/>
    <w:rsid w:val="00B27AAC"/>
    <w:rsid w:val="00B30929"/>
    <w:rsid w:val="00B31D90"/>
    <w:rsid w:val="00B372AA"/>
    <w:rsid w:val="00B40445"/>
    <w:rsid w:val="00B41888"/>
    <w:rsid w:val="00B42BDB"/>
    <w:rsid w:val="00B45A52"/>
    <w:rsid w:val="00B46175"/>
    <w:rsid w:val="00B62AAA"/>
    <w:rsid w:val="00B664C7"/>
    <w:rsid w:val="00B720F6"/>
    <w:rsid w:val="00B739F6"/>
    <w:rsid w:val="00B74F68"/>
    <w:rsid w:val="00B81A6C"/>
    <w:rsid w:val="00B85DE5"/>
    <w:rsid w:val="00B90F73"/>
    <w:rsid w:val="00B93B59"/>
    <w:rsid w:val="00B9406A"/>
    <w:rsid w:val="00BA2280"/>
    <w:rsid w:val="00BA2A08"/>
    <w:rsid w:val="00BA56D2"/>
    <w:rsid w:val="00BA5D17"/>
    <w:rsid w:val="00BA76E0"/>
    <w:rsid w:val="00BB05A9"/>
    <w:rsid w:val="00BB2A25"/>
    <w:rsid w:val="00BB51E9"/>
    <w:rsid w:val="00BC09EB"/>
    <w:rsid w:val="00BC0FDC"/>
    <w:rsid w:val="00BC3053"/>
    <w:rsid w:val="00BC4D2E"/>
    <w:rsid w:val="00BD2FA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2B7"/>
    <w:rsid w:val="00CB1F63"/>
    <w:rsid w:val="00CB7170"/>
    <w:rsid w:val="00CC040E"/>
    <w:rsid w:val="00CC111F"/>
    <w:rsid w:val="00CC2011"/>
    <w:rsid w:val="00CC3EA0"/>
    <w:rsid w:val="00CC7B45"/>
    <w:rsid w:val="00CD1188"/>
    <w:rsid w:val="00CD2ED1"/>
    <w:rsid w:val="00CD337B"/>
    <w:rsid w:val="00CE0424"/>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62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0FDA"/>
    <w:rsid w:val="00DB1A2E"/>
    <w:rsid w:val="00DB377D"/>
    <w:rsid w:val="00DC2D36"/>
    <w:rsid w:val="00DC53EF"/>
    <w:rsid w:val="00DD6BD3"/>
    <w:rsid w:val="00DE5608"/>
    <w:rsid w:val="00DE58D0"/>
    <w:rsid w:val="00DE654F"/>
    <w:rsid w:val="00DF0B6E"/>
    <w:rsid w:val="00DF15E0"/>
    <w:rsid w:val="00DF37A0"/>
    <w:rsid w:val="00DF5C56"/>
    <w:rsid w:val="00DF6F54"/>
    <w:rsid w:val="00E110E7"/>
    <w:rsid w:val="00E11B20"/>
    <w:rsid w:val="00E17FA2"/>
    <w:rsid w:val="00E22330"/>
    <w:rsid w:val="00E264BD"/>
    <w:rsid w:val="00E30B5A"/>
    <w:rsid w:val="00E3123D"/>
    <w:rsid w:val="00E31461"/>
    <w:rsid w:val="00E31D43"/>
    <w:rsid w:val="00E32608"/>
    <w:rsid w:val="00E339AB"/>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4207"/>
    <w:rsid w:val="00EC5653"/>
    <w:rsid w:val="00EC60B5"/>
    <w:rsid w:val="00EC630D"/>
    <w:rsid w:val="00EC71CE"/>
    <w:rsid w:val="00ED1006"/>
    <w:rsid w:val="00EF18FE"/>
    <w:rsid w:val="00EF5787"/>
    <w:rsid w:val="00EF60D0"/>
    <w:rsid w:val="00F0528D"/>
    <w:rsid w:val="00F06C67"/>
    <w:rsid w:val="00F06DFD"/>
    <w:rsid w:val="00F071D1"/>
    <w:rsid w:val="00F07533"/>
    <w:rsid w:val="00F10629"/>
    <w:rsid w:val="00F1586E"/>
    <w:rsid w:val="00F15FA5"/>
    <w:rsid w:val="00F209B7"/>
    <w:rsid w:val="00F21CC3"/>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771"/>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51F"/>
    <w:rsid w:val="00FB1628"/>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F4F8"/>
  <w15:docId w15:val="{48A13B74-1A4D-4D9C-9354-E6FBE720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C09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jc w:val="left"/>
    </w:pPr>
    <w:rPr>
      <w:noProof/>
      <w:lang w:eastAsia="en-US"/>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jc w:val="left"/>
    </w:pPr>
    <w:rPr>
      <w:color w:val="FF0000"/>
      <w:lang w:eastAsia="en-US"/>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jc w:val="left"/>
    </w:pPr>
    <w:rPr>
      <w:lang w:eastAsia="en-US"/>
    </w:rPr>
  </w:style>
  <w:style w:type="paragraph" w:customStyle="1" w:styleId="B2">
    <w:name w:val="B2"/>
    <w:basedOn w:val="List2"/>
    <w:link w:val="B2Char"/>
    <w:rsid w:val="00BC09EB"/>
    <w:pPr>
      <w:spacing w:after="180"/>
      <w:jc w:val="left"/>
    </w:pPr>
    <w:rPr>
      <w:lang w:eastAsia="en-US"/>
    </w:rPr>
  </w:style>
  <w:style w:type="paragraph" w:customStyle="1" w:styleId="B3">
    <w:name w:val="B3"/>
    <w:basedOn w:val="List3"/>
    <w:link w:val="B3Char2"/>
    <w:rsid w:val="00BC09EB"/>
    <w:pPr>
      <w:spacing w:after="180"/>
      <w:jc w:val="left"/>
    </w:pPr>
    <w:rPr>
      <w:lang w:eastAsia="en-US"/>
    </w:rPr>
  </w:style>
  <w:style w:type="paragraph" w:customStyle="1" w:styleId="B4">
    <w:name w:val="B4"/>
    <w:basedOn w:val="List4"/>
    <w:rsid w:val="00BC09EB"/>
    <w:pPr>
      <w:spacing w:after="180"/>
      <w:jc w:val="left"/>
    </w:pPr>
    <w:rPr>
      <w:lang w:eastAsia="en-US"/>
    </w:r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jc w:val="left"/>
    </w:pPr>
    <w:rPr>
      <w:lang w:eastAsia="en-US"/>
    </w:rPr>
  </w:style>
  <w:style w:type="paragraph" w:customStyle="1" w:styleId="EX">
    <w:name w:val="EX"/>
    <w:basedOn w:val="Normal"/>
    <w:rsid w:val="00BC09EB"/>
    <w:pPr>
      <w:keepLines/>
      <w:spacing w:after="180"/>
      <w:ind w:left="1702" w:hanging="1418"/>
      <w:jc w:val="left"/>
    </w:pPr>
    <w:rPr>
      <w:lang w:eastAsia="en-US"/>
    </w:r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jc w:val="left"/>
    </w:pPr>
    <w:rPr>
      <w:sz w:val="18"/>
      <w:lang w:eastAsia="en-US"/>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lang w:eastAsia="en-US"/>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jc w:val="left"/>
    </w:pPr>
    <w:rPr>
      <w:lang w:eastAsia="en-US"/>
    </w:r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jc w:val="left"/>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Doc-text2">
    <w:name w:val="Doc-text2"/>
    <w:basedOn w:val="Normal"/>
    <w:link w:val="Doc-text2Char"/>
    <w:qFormat/>
    <w:rsid w:val="00BC09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overflowPunct/>
      <w:autoSpaceDE/>
      <w:autoSpaceDN/>
      <w:adjustRightInd/>
      <w:spacing w:before="40" w:after="0"/>
      <w:ind w:left="360" w:hanging="360"/>
      <w:jc w:val="left"/>
      <w:textAlignment w:val="auto"/>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AN2-97-Contributions\R2-17xxxx%20-%20State%20transitions%20with%20acknowledg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5NUHHDQN7SK2-1-114352</_dlc_DocId>
    <TaxCatchAll xmlns="08b2df90-05d3-4030-90d4-c9feeb4a1cd9">
      <Value>10</Value>
      <Value>9</Value>
      <Value>8</Value>
      <Value>3</Value>
      <Value>1</Value>
    </TaxCatchAll>
    <_dlc_DocIdUrl xmlns="08b2df90-05d3-4030-90d4-c9feeb4a1cd9">
      <Url>https://ericoll.internal.ericsson.com/sites/STAR/_layouts/DocIdRedir.aspx?ID=5NUHHDQN7SK2-1-114352</Url>
      <Description>5NUHHDQN7SK2-1-114352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19790-C921-4A76-8689-C7B0DFA31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AF58DFD2-B854-4332-8FB4-7412AE95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State transitions with acknowledgement</Template>
  <TotalTime>0</TotalTime>
  <Pages>2</Pages>
  <Words>781</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Christofer Lindheimer</dc:creator>
  <cp:keywords>3GPP; Ericsson; TDoc</cp:keywords>
  <cp:lastModifiedBy>Jens Bergqvist</cp:lastModifiedBy>
  <cp:revision>2</cp:revision>
  <cp:lastPrinted>2017-03-23T19:17:00Z</cp:lastPrinted>
  <dcterms:created xsi:type="dcterms:W3CDTF">2017-03-25T01:05:00Z</dcterms:created>
  <dcterms:modified xsi:type="dcterms:W3CDTF">2017-03-25T01:05:00Z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efb6277b-6d2c-41f5-ab62-61873bf6c013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